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7A851" w14:textId="77777777" w:rsidR="00AC7D0D" w:rsidRDefault="00AC7D0D" w:rsidP="00AC7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Anne BOTELER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69F12987" w14:textId="77777777" w:rsidR="00AC7D0D" w:rsidRDefault="00AC7D0D" w:rsidP="00AC7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D314DB" w14:textId="77777777" w:rsidR="00AC7D0D" w:rsidRDefault="00AC7D0D" w:rsidP="00AC7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D3F638" w14:textId="77777777" w:rsidR="00AC7D0D" w:rsidRDefault="00AC7D0D" w:rsidP="00AC7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Edward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(C.F.R. 1405-13 p.78)</w:t>
      </w:r>
    </w:p>
    <w:p w14:paraId="659981F5" w14:textId="77777777" w:rsidR="00AC7D0D" w:rsidRDefault="00AC7D0D" w:rsidP="00AC7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1B7602" w14:textId="77777777" w:rsidR="00AC7D0D" w:rsidRDefault="00AC7D0D" w:rsidP="00AC7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8B1B0C" w14:textId="77777777" w:rsidR="00AC7D0D" w:rsidRDefault="00AC7D0D" w:rsidP="00AC7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Nov.1406</w:t>
      </w:r>
      <w:r>
        <w:rPr>
          <w:rFonts w:ascii="Times New Roman" w:hAnsi="Times New Roman" w:cs="Times New Roman"/>
          <w:sz w:val="24"/>
          <w:szCs w:val="24"/>
        </w:rPr>
        <w:tab/>
        <w:t>She had died by this time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4099598D" w14:textId="77777777" w:rsidR="00AC7D0D" w:rsidRDefault="00AC7D0D" w:rsidP="00AC7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0D46EB" w14:textId="77777777" w:rsidR="00AC7D0D" w:rsidRDefault="00AC7D0D" w:rsidP="00AC7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69743" w14:textId="77777777" w:rsidR="00AC7D0D" w:rsidRDefault="00AC7D0D" w:rsidP="00AC7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3464E29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F1F91" w14:textId="77777777" w:rsidR="00AC7D0D" w:rsidRDefault="00AC7D0D" w:rsidP="009139A6">
      <w:r>
        <w:separator/>
      </w:r>
    </w:p>
  </w:endnote>
  <w:endnote w:type="continuationSeparator" w:id="0">
    <w:p w14:paraId="7A3994C1" w14:textId="77777777" w:rsidR="00AC7D0D" w:rsidRDefault="00AC7D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23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F9B5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9B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56485" w14:textId="77777777" w:rsidR="00AC7D0D" w:rsidRDefault="00AC7D0D" w:rsidP="009139A6">
      <w:r>
        <w:separator/>
      </w:r>
    </w:p>
  </w:footnote>
  <w:footnote w:type="continuationSeparator" w:id="0">
    <w:p w14:paraId="7CBFBEEF" w14:textId="77777777" w:rsidR="00AC7D0D" w:rsidRDefault="00AC7D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79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4B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6FF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D"/>
    <w:rsid w:val="000666E0"/>
    <w:rsid w:val="002510B7"/>
    <w:rsid w:val="005C130B"/>
    <w:rsid w:val="00826F5C"/>
    <w:rsid w:val="009139A6"/>
    <w:rsid w:val="009448BB"/>
    <w:rsid w:val="00A3176C"/>
    <w:rsid w:val="00AC7D0D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5BF6"/>
  <w15:chartTrackingRefBased/>
  <w15:docId w15:val="{3F07E4DF-5EF4-4BB2-89F9-92D25447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2021-12-01T22:14:00Z</dcterms:created>
  <dcterms:modified xsi:type="dcterms:W3CDTF">2021-12-01T22:14:00Z</dcterms:modified>
</cp:coreProperties>
</file>